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6C088B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C088B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การออกใบแทนใบอนุญาตประกอบกิจการสถานีบริการน้ำมัน</w:t>
      </w:r>
    </w:p>
    <w:p w14:paraId="16FCEC75" w14:textId="1DC63FD3" w:rsidR="00D239AD" w:rsidRPr="006C088B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6C088B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6C088B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6C088B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6C088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6C088B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6C088B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6C088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กระทรวงพลังงาน</w:t>
      </w:r>
    </w:p>
    <w:p w14:paraId="4C84CC92" w14:textId="77777777" w:rsidR="003F4A0D" w:rsidRPr="006C088B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6C088B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102C39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6C088B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6C088B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6C088B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การออกใบแทนใบอนุญาตประกอบกิจการสถานีบริการน้ำมัน</w:t>
      </w:r>
    </w:p>
    <w:p w14:paraId="57553D54" w14:textId="1B3FE95E" w:rsidR="00132E1B" w:rsidRPr="006C088B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6C088B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6C088B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6C088B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6C088B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6C088B" w14:paraId="77FFD68C" w14:textId="77777777" w:rsidTr="008C1396">
        <w:tc>
          <w:tcPr>
            <w:tcW w:w="675" w:type="dxa"/>
          </w:tcPr>
          <w:p w14:paraId="23D761D9" w14:textId="12281EB4" w:rsidR="00394708" w:rsidRPr="006C088B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7196A0B4" w:rsidR="00394708" w:rsidRPr="006C088B" w:rsidRDefault="00394708" w:rsidP="006C08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6C088B" w14:paraId="7510F442" w14:textId="77777777" w:rsidTr="008C1396">
        <w:tc>
          <w:tcPr>
            <w:tcW w:w="675" w:type="dxa"/>
          </w:tcPr>
          <w:p w14:paraId="5896CEBD" w14:textId="77777777" w:rsidR="00394708" w:rsidRPr="006C088B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B65A252" w14:textId="3AA00B6F" w:rsidR="00394708" w:rsidRPr="006C088B" w:rsidRDefault="00394708" w:rsidP="006C08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ประกาศกรมธุรกิจพลังงาน เรื่อง กำหนดสถานที่แจ้งการประกอบกิจการควบคุมประเภทที่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สถานที่ยื่น แบบคำขอ และแบบใบอนุญาตของการประกอบกิจการควบคุมประเภทที่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6C088B" w14:paraId="579C66E8" w14:textId="77777777" w:rsidTr="008C1396">
        <w:tc>
          <w:tcPr>
            <w:tcW w:w="675" w:type="dxa"/>
          </w:tcPr>
          <w:p w14:paraId="26778B54" w14:textId="77777777" w:rsidR="00394708" w:rsidRPr="006C088B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11AAE45" w14:textId="28E3667C" w:rsidR="00394708" w:rsidRPr="006C088B" w:rsidRDefault="00394708" w:rsidP="006C08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พระราชบัญญัติควบคุมน้ำมันเชื้อเพลิง พ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2542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และแก้ไขเพิ่มเติม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2)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6C088B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สังคม</w:t>
      </w:r>
      <w:r w:rsidR="00C81DB8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6C088B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6C088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ส่วนกลาง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ส่วนภูมิภาค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6C088B" w:rsidRDefault="00075E4A" w:rsidP="001B5A9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26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. 2556</w:t>
      </w:r>
      <w:r w:rsidR="00C77AEA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6C088B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6C088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6C088B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6C088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6C088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6C088B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6C088B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6C088B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6C088B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6C088B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446E8CD8" w:rsidR="00760D0B" w:rsidRPr="006C088B" w:rsidRDefault="000E2139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60D0B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การออกใบแทนใบอนุญาตประกอบกิจการสถานีบริการน้ำมัน อบต</w:t>
      </w:r>
      <w:r w:rsidR="00094F82" w:rsidRPr="006C088B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6C088B">
        <w:rPr>
          <w:rFonts w:ascii="TH SarabunIT๙" w:hAnsi="TH SarabunIT๙" w:cs="TH SarabunIT๙"/>
          <w:noProof/>
          <w:sz w:val="32"/>
          <w:szCs w:val="32"/>
        </w:rPr>
        <w:t>21/07/2015 22:31</w:t>
      </w:r>
      <w:r w:rsidR="00094F82" w:rsidRPr="006C088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601E156E" w:rsidR="00C77AEA" w:rsidRPr="006C088B" w:rsidRDefault="000E2139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6C088B" w14:paraId="5F1398AA" w14:textId="77777777" w:rsidTr="009B7715">
        <w:tc>
          <w:tcPr>
            <w:tcW w:w="675" w:type="dxa"/>
          </w:tcPr>
          <w:p w14:paraId="08D93DD3" w14:textId="25F72274" w:rsidR="00094F82" w:rsidRPr="006C088B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6C088B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6C08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6C088B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6C088B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5D6BB5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8"/>
          <w:szCs w:val="8"/>
          <w:lang w:bidi="th-TH"/>
        </w:rPr>
      </w:pPr>
    </w:p>
    <w:p w14:paraId="338B629D" w14:textId="66792549" w:rsidR="0018441F" w:rsidRPr="006C088B" w:rsidRDefault="006C088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5370E3F5" w14:textId="143E6DF5" w:rsidR="006C088B" w:rsidRDefault="006C088B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noProof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หากใบอนุญาตสูญหาย หรือถูกทำลายในสาระสำคัญ ให้ผู้รับใบอนุญาตยื่นคำขอรับใบแทนใบอนุญาต ตามแบบ ธพ</w:t>
      </w:r>
      <w:r w:rsidR="00575FAF" w:rsidRPr="006C088B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น</w:t>
      </w:r>
      <w:r w:rsidR="00575FAF" w:rsidRPr="006C088B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๖ พร้อมด้วยเอกสารและหลักฐาน ภายใน ๑๕ วัน นับแต่</w:t>
      </w:r>
      <w:r w:rsidR="00575FAF" w:rsidRPr="006C088B">
        <w:rPr>
          <w:rFonts w:ascii="TH SarabunIT๙" w:hAnsi="TH SarabunIT๙" w:cs="TH SarabunIT๙"/>
          <w:noProof/>
          <w:sz w:val="32"/>
          <w:szCs w:val="32"/>
          <w:cs/>
        </w:rPr>
        <w:t></w:t>
      </w:r>
      <w:r w:rsidR="00575FAF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วันที่ได</w:t>
      </w:r>
      <w:r w:rsidR="00575FAF" w:rsidRPr="006C088B">
        <w:rPr>
          <w:rFonts w:ascii="TH SarabunIT๙" w:hAnsi="TH SarabunIT๙" w:cs="TH SarabunIT๙"/>
          <w:noProof/>
          <w:sz w:val="32"/>
          <w:szCs w:val="32"/>
          <w:cs/>
        </w:rPr>
        <w:t></w:t>
      </w:r>
      <w:r w:rsidR="00575FAF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ทราบถึงการสูญหายหรือ ถูกทำลายดังกล่าว</w:t>
      </w:r>
    </w:p>
    <w:p w14:paraId="7254DDEE" w14:textId="7D287660" w:rsidR="008E2900" w:rsidRPr="00C57FFE" w:rsidRDefault="00575FAF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หมายเหตุ </w:t>
      </w:r>
      <w:r w:rsidRPr="006C088B">
        <w:rPr>
          <w:rFonts w:ascii="TH SarabunIT๙" w:hAnsi="TH SarabunIT๙" w:cs="TH SarabunIT๙"/>
          <w:noProof/>
          <w:sz w:val="32"/>
          <w:szCs w:val="32"/>
          <w:rtl/>
          <w:cs/>
        </w:rPr>
        <w:t>:</w:t>
      </w:r>
      <w:r w:rsidRPr="006C088B">
        <w:rPr>
          <w:rFonts w:ascii="TH SarabunIT๙" w:hAnsi="TH SarabunIT๙" w:cs="TH SarabunIT๙"/>
          <w:noProof/>
          <w:sz w:val="32"/>
          <w:szCs w:val="32"/>
          <w:rtl/>
          <w:cs/>
        </w:rPr>
        <w:br/>
      </w:r>
      <w:r w:rsid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F02026" w:rsidRPr="00F0202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๑. หากเห็นว่าคำขอไม่ถูกต้องหรือยังขาดเอกสารหรือหลักฐานใด และไม่อาจแก้ไข/เพิ่มเติมได้ในขณะนั้น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ผู้รับคำขอและผู้ยื่นคำขอจะต้องลงนามบันทึกความบกพร่องและรายการเอกสาร/หลักฐานร่วมกัน พร้อมกำหนดระยะเวลาให้ผู้ยื่นคำ</w:t>
      </w:r>
      <w:r w:rsidR="00F02026" w:rsidRPr="00F0202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lastRenderedPageBreak/>
        <w:t>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C57FFE">
        <w:rPr>
          <w:rFonts w:ascii="TH SarabunIT๙" w:hAnsi="TH SarabunIT๙" w:cs="TH SarabunIT๙"/>
          <w:noProof/>
          <w:sz w:val="32"/>
          <w:szCs w:val="32"/>
        </w:rPr>
        <w:br/>
      </w:r>
      <w:r w:rsidR="00C57FF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C57FF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C57FF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๒</w:t>
      </w:r>
      <w:r w:rsidRPr="00C57FFE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C57FF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6C088B">
        <w:rPr>
          <w:rFonts w:ascii="TH SarabunIT๙" w:hAnsi="TH SarabunIT๙" w:cs="TH SarabunIT๙"/>
          <w:noProof/>
          <w:sz w:val="32"/>
          <w:szCs w:val="32"/>
        </w:rPr>
        <w:br/>
      </w:r>
      <w:r w:rsidR="00C57FF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C57FF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๓</w:t>
      </w:r>
      <w:r w:rsidRPr="006C088B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6C088B">
        <w:rPr>
          <w:rFonts w:ascii="TH SarabunIT๙" w:hAnsi="TH SarabunIT๙" w:cs="TH SarabunIT๙"/>
          <w:noProof/>
          <w:sz w:val="32"/>
          <w:szCs w:val="32"/>
        </w:rPr>
        <w:br/>
      </w:r>
      <w:r w:rsidR="00C57FF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C57FF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๔</w:t>
      </w:r>
      <w:r w:rsidRPr="006C088B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 จะมีการแจ้งผลการพิจารณาให้ผู้ยื่นคำขอทราบภายใน ๗ วันนับแต่วันที่พิจารณาแล้วเสร็จทางจดหมายอิเล็กทรอนิคส์ </w:t>
      </w:r>
      <w:r w:rsidRPr="006C088B">
        <w:rPr>
          <w:rFonts w:ascii="TH SarabunIT๙" w:hAnsi="TH SarabunIT๙" w:cs="TH SarabunIT๙"/>
          <w:noProof/>
          <w:sz w:val="32"/>
          <w:szCs w:val="32"/>
        </w:rPr>
        <w:t xml:space="preserve">(Email) </w:t>
      </w:r>
      <w:r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หรือหากประสงค์ให้จัดส่งผลให้ทางไปรษณีย์ โปรดแนบซอง จ่าหน้าถึง ตัวท่านเองให้ชัดเจน พร้อมติดแสตมป์สำหรับค่าไปรษณีย์ลงทะเบียนตามอัตราของบริษัท ไปรษณีย์ไทย จำกัดกำหนด</w:t>
      </w:r>
      <w:r w:rsidRPr="006C088B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46FBD4DA" w:rsidR="0065175D" w:rsidRPr="006C088B" w:rsidRDefault="003E3A5C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65175D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6C088B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6C088B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6C088B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6C088B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6C088B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6C088B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6C088B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6C088B" w14:paraId="50E97DA5" w14:textId="77777777" w:rsidTr="00646002">
        <w:tc>
          <w:tcPr>
            <w:tcW w:w="675" w:type="dxa"/>
          </w:tcPr>
          <w:p w14:paraId="5E768AD0" w14:textId="2C6E62E0" w:rsidR="00313D38" w:rsidRPr="006C088B" w:rsidRDefault="00313D38" w:rsidP="0064600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6C088B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6C088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A225131" w14:textId="70B7EB83" w:rsidR="00313D38" w:rsidRPr="006C088B" w:rsidRDefault="00313D38" w:rsidP="00421F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 รับคำขอ และตรวจสอบความครบถ้วนของเอกสารตามรายการเอกสารหลักฐาน  ที่กำหนด และส่งเรื่องให้สำนักความปลอดภัยธุรกิจน้ำมัน</w:t>
            </w:r>
          </w:p>
        </w:tc>
        <w:tc>
          <w:tcPr>
            <w:tcW w:w="1368" w:type="dxa"/>
          </w:tcPr>
          <w:p w14:paraId="4874A2C9" w14:textId="0D78DAA3" w:rsidR="00313D38" w:rsidRPr="006C088B" w:rsidRDefault="00313D38" w:rsidP="00646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6C088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6C088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6C088B" w14:paraId="1B2F2B54" w14:textId="77777777" w:rsidTr="00646002">
        <w:tc>
          <w:tcPr>
            <w:tcW w:w="675" w:type="dxa"/>
          </w:tcPr>
          <w:p w14:paraId="2624A3F4" w14:textId="77777777" w:rsidR="00313D38" w:rsidRPr="006C088B" w:rsidRDefault="00313D38" w:rsidP="0064600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6B2A107" w14:textId="77777777" w:rsidR="00313D38" w:rsidRPr="006C088B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DD87E21" w14:textId="77777777" w:rsidR="00313D38" w:rsidRPr="006C088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56BAA1B" w14:textId="77777777" w:rsidR="00313D38" w:rsidRPr="006C088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 พิจารณา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ตรวจสอบเอกสารหลักฐานประกอบ</w:t>
            </w:r>
          </w:p>
          <w:p w14:paraId="2E6999DD" w14:textId="77777777" w:rsidR="00313D38" w:rsidRPr="006C088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244074C6" w14:textId="77777777" w:rsidR="00313D38" w:rsidRPr="006C088B" w:rsidRDefault="00313D38" w:rsidP="00646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27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7CCA054" w14:textId="77777777" w:rsidR="00313D38" w:rsidRPr="006C088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602F8C88" w14:textId="77777777" w:rsidR="00313D38" w:rsidRPr="006C088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6C088B" w14:paraId="2D7428FC" w14:textId="77777777" w:rsidTr="00646002">
        <w:tc>
          <w:tcPr>
            <w:tcW w:w="675" w:type="dxa"/>
          </w:tcPr>
          <w:p w14:paraId="7B9DFAE5" w14:textId="77777777" w:rsidR="00313D38" w:rsidRPr="006C088B" w:rsidRDefault="00313D38" w:rsidP="0064600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6AF2B09" w14:textId="77777777" w:rsidR="00313D38" w:rsidRPr="006C088B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3912DE3F" w14:textId="77777777" w:rsidR="00313D38" w:rsidRPr="006C088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3E4F8F8" w14:textId="77777777" w:rsidR="00313D38" w:rsidRPr="006C088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ลงนามในใบอนุญาต</w:t>
            </w:r>
          </w:p>
          <w:p w14:paraId="22301305" w14:textId="77777777" w:rsidR="00313D38" w:rsidRPr="006C088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295660E3" w14:textId="77777777" w:rsidR="00313D38" w:rsidRPr="006C088B" w:rsidRDefault="00313D38" w:rsidP="00646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1CFB589" w14:textId="77777777" w:rsidR="00313D38" w:rsidRPr="006C088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8743724" w14:textId="77777777" w:rsidR="00313D38" w:rsidRPr="006C088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6C088B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6C088B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0DFE24A5" w14:textId="22202A19" w:rsidR="0085230C" w:rsidRPr="006C088B" w:rsidRDefault="003E3A5C" w:rsidP="00F33F14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5EDDFAA9" w:rsidR="008D7B9E" w:rsidRPr="006C088B" w:rsidRDefault="00646002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6C088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731312B5" w14:textId="77777777" w:rsidR="00AA7734" w:rsidRDefault="00AA7734" w:rsidP="001B5A9C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1FA911A2" w14:textId="77777777" w:rsidR="001B5A9C" w:rsidRDefault="001B5A9C" w:rsidP="001B5A9C">
      <w:pPr>
        <w:pStyle w:val="a5"/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4162E72" w14:textId="77777777" w:rsidR="001B5A9C" w:rsidRDefault="001B5A9C" w:rsidP="001B5A9C">
      <w:pPr>
        <w:pStyle w:val="a5"/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200A6E7" w14:textId="77777777" w:rsidR="001B5A9C" w:rsidRDefault="001B5A9C" w:rsidP="001B5A9C">
      <w:pPr>
        <w:pStyle w:val="a5"/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C1A6E2" w14:textId="77777777" w:rsidR="0019582A" w:rsidRPr="006C088B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A7734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6C088B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6C088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6C088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6C088B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6C088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6C088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6C088B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6C088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C088B" w14:paraId="02E3093D" w14:textId="77777777" w:rsidTr="00E05725">
        <w:trPr>
          <w:jc w:val="center"/>
        </w:trPr>
        <w:tc>
          <w:tcPr>
            <w:tcW w:w="675" w:type="dxa"/>
          </w:tcPr>
          <w:p w14:paraId="0FFF921A" w14:textId="21D3E466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กรณีบุคคลธรรมดา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6C088B" w14:paraId="2AB47AC8" w14:textId="77777777" w:rsidTr="00E05725">
        <w:trPr>
          <w:jc w:val="center"/>
        </w:trPr>
        <w:tc>
          <w:tcPr>
            <w:tcW w:w="675" w:type="dxa"/>
          </w:tcPr>
          <w:p w14:paraId="5C551B45" w14:textId="77777777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8040A18" w14:textId="77777777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5E04275D" w14:textId="77777777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60670329" w14:textId="77777777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AF116B5" w14:textId="77777777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E00FD4A" w14:textId="77777777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701CA23" w14:textId="77777777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กรณีบุคคลธรรมดา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6C088B" w14:paraId="27685920" w14:textId="77777777" w:rsidTr="00E05725">
        <w:trPr>
          <w:jc w:val="center"/>
        </w:trPr>
        <w:tc>
          <w:tcPr>
            <w:tcW w:w="675" w:type="dxa"/>
          </w:tcPr>
          <w:p w14:paraId="68D70ADE" w14:textId="77777777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CC8DA0A" w14:textId="77777777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606180FB" w14:textId="77777777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559" w:type="dxa"/>
          </w:tcPr>
          <w:p w14:paraId="179E04BD" w14:textId="77777777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4287B30" w14:textId="77777777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00AA094" w14:textId="77777777" w:rsidR="00452B6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2BF13D2" w14:textId="77777777" w:rsidR="00452B6B" w:rsidRPr="006C088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กรณีนิติบุคคล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ออกให้ไม่เกิน ๖ เดือน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3DE25BA8" w14:textId="77777777" w:rsidR="00A10CDA" w:rsidRPr="006C088B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6C088B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6C088B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6C088B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6C088B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6C088B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6C088B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6C088B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6C088B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C088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C088B" w14:paraId="7ED62404" w14:textId="77777777" w:rsidTr="00E05725">
        <w:tc>
          <w:tcPr>
            <w:tcW w:w="675" w:type="dxa"/>
          </w:tcPr>
          <w:p w14:paraId="7845BF89" w14:textId="58EDE4CC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คำขอรับใบแทนใบอนุญาตประกอบกิจการ   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 ธพ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๖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FD3D152" w14:textId="2A5AF49F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กรมธุรกิจพลังงาน</w:t>
            </w:r>
          </w:p>
        </w:tc>
        <w:tc>
          <w:tcPr>
            <w:tcW w:w="1559" w:type="dxa"/>
          </w:tcPr>
          <w:p w14:paraId="5C122349" w14:textId="7E674FCD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ผู้มีอำนาจลงนาม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6C088B" w14:paraId="41F70737" w14:textId="77777777" w:rsidTr="00E05725">
        <w:tc>
          <w:tcPr>
            <w:tcW w:w="675" w:type="dxa"/>
          </w:tcPr>
          <w:p w14:paraId="692FE196" w14:textId="77777777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CEE23D6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พร้อมสำเนาบัตรประจำตัวประชาชนของผู้มอบอำนาจและผู้รับมอบอำนาจ</w:t>
            </w:r>
          </w:p>
        </w:tc>
        <w:tc>
          <w:tcPr>
            <w:tcW w:w="1843" w:type="dxa"/>
          </w:tcPr>
          <w:p w14:paraId="06E1BB9C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CE714AF" w14:textId="77777777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8113C36" w14:textId="77777777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83FDE1F" w14:textId="77777777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5394ACA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พร้อมปิดอากรแสตมป์ตามประมวลรัษฎากร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รับรองสำเนาถูกต้องเฉพาะบัตรประจำตัวประชาชนทั้งของผู้มอบอำนาจและผู้รับมอบอำนาจ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6C088B" w14:paraId="44437119" w14:textId="77777777" w:rsidTr="00E05725">
        <w:tc>
          <w:tcPr>
            <w:tcW w:w="675" w:type="dxa"/>
          </w:tcPr>
          <w:p w14:paraId="3CDCAF09" w14:textId="77777777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933AEE1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หลักฐานการแจ้งความว่าใบอนุญาตประกอบกิจการสูญหาย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กรณีสูญหาย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EC8D9EF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A5D8AC2" w14:textId="77777777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1A0DB4A" w14:textId="77777777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309832B" w14:textId="77777777" w:rsidR="00AC4ACB" w:rsidRPr="006C088B" w:rsidRDefault="00AC4ACB" w:rsidP="00E057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EF9E7EE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6C088B" w14:paraId="4E48436E" w14:textId="77777777" w:rsidTr="00257645">
        <w:tc>
          <w:tcPr>
            <w:tcW w:w="675" w:type="dxa"/>
          </w:tcPr>
          <w:p w14:paraId="6A56AB8A" w14:textId="77777777" w:rsidR="00AC4ACB" w:rsidRPr="006C088B" w:rsidRDefault="00AC4ACB" w:rsidP="0025764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9FFB6B6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ใบอนุญาตประกอบกิจการเดิมที่ถูกทำลาย ในสาระสำคัญ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กรณีถูกทำลายและอื่นๆ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21114F9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สำนักความปลอดภัยธุรกิจน้ำมัน</w:t>
            </w:r>
          </w:p>
        </w:tc>
        <w:tc>
          <w:tcPr>
            <w:tcW w:w="1559" w:type="dxa"/>
          </w:tcPr>
          <w:p w14:paraId="645E586A" w14:textId="77777777" w:rsidR="00AC4ACB" w:rsidRPr="006C088B" w:rsidRDefault="00AC4ACB" w:rsidP="00257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72D10D" w14:textId="77777777" w:rsidR="00AC4ACB" w:rsidRPr="006C088B" w:rsidRDefault="00AC4ACB" w:rsidP="00257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9CA9179" w14:textId="77777777" w:rsidR="00AC4ACB" w:rsidRPr="006C088B" w:rsidRDefault="00AC4ACB" w:rsidP="00257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B3BC02C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6C088B" w14:paraId="501E14B0" w14:textId="77777777" w:rsidTr="00257645">
        <w:tc>
          <w:tcPr>
            <w:tcW w:w="675" w:type="dxa"/>
          </w:tcPr>
          <w:p w14:paraId="454FBEEF" w14:textId="77777777" w:rsidR="00AC4ACB" w:rsidRPr="006C088B" w:rsidRDefault="00AC4ACB" w:rsidP="0025764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F5CA6DA" w14:textId="5AD2E870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อื่นๆ</w:t>
            </w:r>
            <w:r w:rsidR="00421FA3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079AC5F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6D694AD" w14:textId="77777777" w:rsidR="00AC4ACB" w:rsidRPr="006C088B" w:rsidRDefault="00AC4ACB" w:rsidP="00257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112745C" w14:textId="77777777" w:rsidR="00AC4ACB" w:rsidRPr="006C088B" w:rsidRDefault="00AC4ACB" w:rsidP="00257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C06BA25" w14:textId="77777777" w:rsidR="00AC4ACB" w:rsidRPr="006C088B" w:rsidRDefault="00AC4ACB" w:rsidP="00257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9201DA5" w14:textId="77777777" w:rsidR="00AC4ACB" w:rsidRPr="006C088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58CB2F50" w14:textId="161C1FD6" w:rsidR="00A10CDA" w:rsidRPr="006C088B" w:rsidRDefault="00C90A2E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6C088B" w14:paraId="21631802" w14:textId="77777777" w:rsidTr="00090552">
        <w:tc>
          <w:tcPr>
            <w:tcW w:w="534" w:type="dxa"/>
          </w:tcPr>
          <w:p w14:paraId="55909BBE" w14:textId="396F5019" w:rsidR="00A13B6C" w:rsidRPr="006C088B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6C088B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ค</w:t>
            </w:r>
            <w:r w:rsidRPr="006C088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</w:t>
            </w:r>
            <w:r w:rsidRPr="006C088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าธรรมเนียมใบแทนใบอนุญาต</w:t>
            </w:r>
          </w:p>
          <w:p w14:paraId="201E5AF3" w14:textId="3B3C205B" w:rsidR="00E90756" w:rsidRPr="006C088B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200 </w:t>
            </w:r>
            <w:r w:rsidR="00F5490C"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6B8BC22E" w:rsidR="00A13B6C" w:rsidRPr="006C088B" w:rsidRDefault="00E90756" w:rsidP="00DA52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6C08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1187DD50" w14:textId="435E5CD5" w:rsidR="00216FA4" w:rsidRPr="006C088B" w:rsidRDefault="00C90A2E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6C088B" w14:paraId="07DF31DE" w14:textId="77777777" w:rsidTr="00C1539D">
        <w:tc>
          <w:tcPr>
            <w:tcW w:w="534" w:type="dxa"/>
          </w:tcPr>
          <w:p w14:paraId="07FE0908" w14:textId="7E60931D" w:rsidR="00EA6950" w:rsidRPr="006C088B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6C088B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C08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6C088B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6C08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6C088B" w14:paraId="21E6359C" w14:textId="77777777" w:rsidTr="00C1539D">
        <w:tc>
          <w:tcPr>
            <w:tcW w:w="534" w:type="dxa"/>
          </w:tcPr>
          <w:p w14:paraId="2D0C844C" w14:textId="77777777" w:rsidR="00EA6950" w:rsidRPr="006C088B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43C21B6" w14:textId="77777777" w:rsidR="00EA6950" w:rsidRPr="006C088B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C08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6C088B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6C08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424847FB" w:rsidR="00013BC7" w:rsidRPr="006C088B" w:rsidRDefault="00DA525E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6C088B" w14:paraId="676E0C19" w14:textId="77777777" w:rsidTr="00C1539D">
        <w:tc>
          <w:tcPr>
            <w:tcW w:w="675" w:type="dxa"/>
          </w:tcPr>
          <w:p w14:paraId="433A4F23" w14:textId="62F1C53B" w:rsidR="00F064C0" w:rsidRPr="006C088B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6C088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69FE2FE3" w:rsidR="00F064C0" w:rsidRPr="006C088B" w:rsidRDefault="00F064C0" w:rsidP="00DA52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ธพ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๖ เป็นไปตามประกาศกรมธุรกิจพลังงาน เรื่อง กำหนดสถานที่แจ้งการประกอบกิจการควบคุมประเภทที่ ๒ สถานที่ยื่น แบบคำขอ และแบบใบอนุญาตของการประกอบกิจการควบคุมประเภทที่ ๓ พ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๒๕๕๖</w:t>
            </w:r>
            <w:r w:rsidRPr="006C088B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1345BEE2" w14:textId="77777777" w:rsidR="00D51311" w:rsidRPr="006C088B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C088B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3B8ED82A" w14:textId="77777777" w:rsidR="001B5A9C" w:rsidRPr="006C088B" w:rsidRDefault="001B5A9C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6C088B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6C088B" w14:paraId="6D0BBF17" w14:textId="77777777" w:rsidTr="0064558D">
        <w:tc>
          <w:tcPr>
            <w:tcW w:w="1418" w:type="dxa"/>
          </w:tcPr>
          <w:p w14:paraId="71CC28E5" w14:textId="77777777" w:rsidR="0064558D" w:rsidRPr="006C088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6C088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6C088B" w14:paraId="3FCBCAB2" w14:textId="77777777" w:rsidTr="0064558D">
        <w:tc>
          <w:tcPr>
            <w:tcW w:w="1418" w:type="dxa"/>
          </w:tcPr>
          <w:p w14:paraId="76AEC54C" w14:textId="77777777" w:rsidR="0064558D" w:rsidRPr="006C088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23EFD249" w:rsidR="0064558D" w:rsidRPr="006C088B" w:rsidRDefault="00736EE9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6C088B" w14:paraId="4A1DF6A2" w14:textId="77777777" w:rsidTr="0064558D">
        <w:tc>
          <w:tcPr>
            <w:tcW w:w="1418" w:type="dxa"/>
          </w:tcPr>
          <w:p w14:paraId="082BD70C" w14:textId="77777777" w:rsidR="0064558D" w:rsidRPr="006C088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57801126" w14:textId="77777777" w:rsidR="00DA525E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671EB80B" w:rsidR="0064558D" w:rsidRPr="006C088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6C088B" w14:paraId="105C0B62" w14:textId="77777777" w:rsidTr="0064558D">
        <w:tc>
          <w:tcPr>
            <w:tcW w:w="1418" w:type="dxa"/>
          </w:tcPr>
          <w:p w14:paraId="7A8B8EDF" w14:textId="77777777" w:rsidR="0064558D" w:rsidRPr="006C088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6C088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6C088B" w14:paraId="6BB94F10" w14:textId="77777777" w:rsidTr="0064558D">
        <w:tc>
          <w:tcPr>
            <w:tcW w:w="1418" w:type="dxa"/>
          </w:tcPr>
          <w:p w14:paraId="362D6899" w14:textId="77777777" w:rsidR="0064558D" w:rsidRPr="006C088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6C088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C088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6C088B" w:rsidRDefault="0064558D" w:rsidP="001B5A9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sectPr w:rsidR="0064558D" w:rsidRPr="006C088B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E8435" w14:textId="77777777" w:rsidR="00C36793" w:rsidRDefault="00C36793" w:rsidP="00C81DB8">
      <w:pPr>
        <w:spacing w:after="0" w:line="240" w:lineRule="auto"/>
      </w:pPr>
      <w:r>
        <w:separator/>
      </w:r>
    </w:p>
  </w:endnote>
  <w:endnote w:type="continuationSeparator" w:id="0">
    <w:p w14:paraId="5FA1BF1C" w14:textId="77777777" w:rsidR="00C36793" w:rsidRDefault="00C3679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74D76" w14:textId="77777777" w:rsidR="00C36793" w:rsidRDefault="00C36793" w:rsidP="00C81DB8">
      <w:pPr>
        <w:spacing w:after="0" w:line="240" w:lineRule="auto"/>
      </w:pPr>
      <w:r>
        <w:separator/>
      </w:r>
    </w:p>
  </w:footnote>
  <w:footnote w:type="continuationSeparator" w:id="0">
    <w:p w14:paraId="006CBEE9" w14:textId="77777777" w:rsidR="00C36793" w:rsidRDefault="00C3679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6C088B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C088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C088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6C088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33F14">
          <w:rPr>
            <w:rFonts w:ascii="TH SarabunIT๙" w:hAnsi="TH SarabunIT๙" w:cs="TH SarabunIT๙"/>
            <w:noProof/>
            <w:sz w:val="32"/>
            <w:szCs w:val="32"/>
          </w:rPr>
          <w:t>4</w:t>
        </w:r>
        <w:r w:rsidRPr="006C088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6C088B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6C088B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6C088B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6C088B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F33F14">
          <w:rPr>
            <w:rFonts w:ascii="TH SarabunIT๙" w:hAnsi="TH SarabunIT๙" w:cs="TH SarabunIT๙"/>
            <w:noProof/>
            <w:sz w:val="32"/>
            <w:szCs w:val="32"/>
          </w:rPr>
          <w:t>4</w:t>
        </w:r>
        <w:r w:rsidRPr="006C088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E2139"/>
    <w:rsid w:val="000F1309"/>
    <w:rsid w:val="00110F0C"/>
    <w:rsid w:val="00132E1B"/>
    <w:rsid w:val="00164004"/>
    <w:rsid w:val="0017533B"/>
    <w:rsid w:val="0018441F"/>
    <w:rsid w:val="0019582A"/>
    <w:rsid w:val="001B1C8D"/>
    <w:rsid w:val="001B5A9C"/>
    <w:rsid w:val="001E05C0"/>
    <w:rsid w:val="00201E94"/>
    <w:rsid w:val="00210AAF"/>
    <w:rsid w:val="00216FA4"/>
    <w:rsid w:val="002440E7"/>
    <w:rsid w:val="00257645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E3A5C"/>
    <w:rsid w:val="003F489A"/>
    <w:rsid w:val="003F4A0D"/>
    <w:rsid w:val="00421FA3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D6BB5"/>
    <w:rsid w:val="00600A25"/>
    <w:rsid w:val="006437C0"/>
    <w:rsid w:val="0064558D"/>
    <w:rsid w:val="00646002"/>
    <w:rsid w:val="0065175D"/>
    <w:rsid w:val="00667714"/>
    <w:rsid w:val="00686AAA"/>
    <w:rsid w:val="006974B7"/>
    <w:rsid w:val="006A0631"/>
    <w:rsid w:val="006B37B7"/>
    <w:rsid w:val="006C07C4"/>
    <w:rsid w:val="006C088B"/>
    <w:rsid w:val="006C6C22"/>
    <w:rsid w:val="00707AED"/>
    <w:rsid w:val="00712638"/>
    <w:rsid w:val="00736EE9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31113"/>
    <w:rsid w:val="0085230C"/>
    <w:rsid w:val="00862FC5"/>
    <w:rsid w:val="0087182F"/>
    <w:rsid w:val="0087509D"/>
    <w:rsid w:val="008A3CB7"/>
    <w:rsid w:val="008B26B0"/>
    <w:rsid w:val="008B3521"/>
    <w:rsid w:val="008C3747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064B8"/>
    <w:rsid w:val="00B23DA2"/>
    <w:rsid w:val="00B509FC"/>
    <w:rsid w:val="00B95782"/>
    <w:rsid w:val="00BC5DA7"/>
    <w:rsid w:val="00BC71F2"/>
    <w:rsid w:val="00BF6CA4"/>
    <w:rsid w:val="00C1539D"/>
    <w:rsid w:val="00C21238"/>
    <w:rsid w:val="00C26ED0"/>
    <w:rsid w:val="00C3045F"/>
    <w:rsid w:val="00C36793"/>
    <w:rsid w:val="00C57FFE"/>
    <w:rsid w:val="00C77AEA"/>
    <w:rsid w:val="00C81DB8"/>
    <w:rsid w:val="00C90A2E"/>
    <w:rsid w:val="00CA51BD"/>
    <w:rsid w:val="00CD3DDC"/>
    <w:rsid w:val="00CE4A67"/>
    <w:rsid w:val="00CE687B"/>
    <w:rsid w:val="00CF27C9"/>
    <w:rsid w:val="00D0421D"/>
    <w:rsid w:val="00D1127F"/>
    <w:rsid w:val="00D13F2E"/>
    <w:rsid w:val="00D16E41"/>
    <w:rsid w:val="00D239AD"/>
    <w:rsid w:val="00D2626C"/>
    <w:rsid w:val="00D3016A"/>
    <w:rsid w:val="00D317AD"/>
    <w:rsid w:val="00D5060E"/>
    <w:rsid w:val="00D51311"/>
    <w:rsid w:val="00DA525E"/>
    <w:rsid w:val="00E00F3F"/>
    <w:rsid w:val="00E01AA0"/>
    <w:rsid w:val="00E05725"/>
    <w:rsid w:val="00E06DC1"/>
    <w:rsid w:val="00E279FB"/>
    <w:rsid w:val="00E33AD5"/>
    <w:rsid w:val="00E56012"/>
    <w:rsid w:val="00E668EE"/>
    <w:rsid w:val="00E74D49"/>
    <w:rsid w:val="00E90756"/>
    <w:rsid w:val="00E97AE3"/>
    <w:rsid w:val="00EA6950"/>
    <w:rsid w:val="00EB5853"/>
    <w:rsid w:val="00EC08A9"/>
    <w:rsid w:val="00EF0DAF"/>
    <w:rsid w:val="00F02026"/>
    <w:rsid w:val="00F028A3"/>
    <w:rsid w:val="00F064C0"/>
    <w:rsid w:val="00F33F14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38ECB-E95B-470A-A6C9-6BA3A3F0B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34</TotalTime>
  <Pages>4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23</cp:revision>
  <cp:lastPrinted>2015-03-02T15:12:00Z</cp:lastPrinted>
  <dcterms:created xsi:type="dcterms:W3CDTF">2015-08-17T06:43:00Z</dcterms:created>
  <dcterms:modified xsi:type="dcterms:W3CDTF">2015-08-20T09:23:00Z</dcterms:modified>
</cp:coreProperties>
</file>